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2026/32-1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(Ems)- Elektroarbeiten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